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8765BC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8765BC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8765BC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8765BC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8765BC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8765BC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8765BC" w:rsidRDefault="008765BC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r w:rsidRPr="008765BC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Полевой</w:t>
      </w:r>
    </w:p>
    <w:p w:rsidR="001842E0" w:rsidRPr="008765BC" w:rsidRDefault="001842E0">
      <w:pPr>
        <w:pStyle w:val="1"/>
        <w:rPr>
          <w:i/>
          <w:iCs/>
          <w:sz w:val="20"/>
          <w:szCs w:val="20"/>
        </w:rPr>
      </w:pPr>
      <w:r w:rsidRPr="008765BC">
        <w:rPr>
          <w:sz w:val="20"/>
          <w:szCs w:val="20"/>
        </w:rPr>
        <w:t>Протяженность участка –</w:t>
      </w:r>
      <w:r w:rsidRPr="008765BC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8765BC" w:rsidRPr="008765BC">
        <w:rPr>
          <w:i/>
          <w:iCs/>
          <w:sz w:val="20"/>
          <w:szCs w:val="20"/>
        </w:rPr>
        <w:t>От 0+0 до 0+118</w:t>
      </w:r>
    </w:p>
    <w:p w:rsidR="001842E0" w:rsidRPr="008765BC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8765BC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8765BC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8765BC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84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8"/>
        <w:gridCol w:w="1491"/>
        <w:gridCol w:w="1392"/>
        <w:gridCol w:w="696"/>
        <w:gridCol w:w="1093"/>
        <w:gridCol w:w="795"/>
        <w:gridCol w:w="1193"/>
        <w:gridCol w:w="995"/>
        <w:gridCol w:w="894"/>
        <w:gridCol w:w="895"/>
      </w:tblGrid>
      <w:tr w:rsidR="001842E0" w:rsidRPr="008765BC" w:rsidTr="001C414D">
        <w:trPr>
          <w:trHeight w:val="20"/>
          <w:tblHeader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8765BC" w:rsidTr="001C414D">
        <w:trPr>
          <w:trHeight w:val="20"/>
          <w:tblHeader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0+10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5BC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65BC" w:rsidRPr="008765BC" w:rsidRDefault="008765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8765BC" w:rsidTr="001C414D">
        <w:trPr>
          <w:trHeight w:val="20"/>
          <w:jc w:val="center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8765BC" w:rsidP="008765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65BC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8765BC" w:rsidP="008765BC">
            <w:pPr>
              <w:rPr>
                <w:rFonts w:ascii="Arial" w:hAnsi="Arial" w:cs="Arial"/>
                <w:sz w:val="20"/>
                <w:szCs w:val="20"/>
              </w:rPr>
            </w:pPr>
            <w:r w:rsidRPr="008765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 w:rsidP="008765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8765BC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1C414D" w:rsidRPr="001C414D" w:rsidRDefault="001C414D" w:rsidP="001C414D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C414D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1C414D" w:rsidRPr="001C414D" w:rsidRDefault="001C414D" w:rsidP="001C414D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C414D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Полевой</w:t>
      </w:r>
    </w:p>
    <w:p w:rsidR="001C414D" w:rsidRPr="001C414D" w:rsidRDefault="001C414D" w:rsidP="001C414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C414D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C414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0+118</w:t>
      </w:r>
    </w:p>
    <w:p w:rsidR="001C414D" w:rsidRPr="001C414D" w:rsidRDefault="001C414D" w:rsidP="001C414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C414D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C414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C414D" w:rsidRPr="001C414D" w:rsidRDefault="001C414D" w:rsidP="001C414D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0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18"/>
        <w:gridCol w:w="1137"/>
        <w:gridCol w:w="1240"/>
        <w:gridCol w:w="1550"/>
        <w:gridCol w:w="1137"/>
        <w:gridCol w:w="1240"/>
        <w:gridCol w:w="1448"/>
        <w:gridCol w:w="1137"/>
      </w:tblGrid>
      <w:tr w:rsidR="001C414D" w:rsidRPr="001C414D" w:rsidTr="00B02315">
        <w:trPr>
          <w:cantSplit/>
          <w:trHeight w:val="22"/>
          <w:tblHeader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8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414D" w:rsidRPr="001C414D" w:rsidTr="00B02315">
        <w:trPr>
          <w:trHeight w:val="22"/>
          <w:tblHeader/>
          <w:jc w:val="center"/>
        </w:trPr>
        <w:tc>
          <w:tcPr>
            <w:tcW w:w="5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13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13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1C414D" w:rsidRPr="001C414D" w:rsidTr="00B02315">
        <w:trPr>
          <w:trHeight w:val="22"/>
          <w:tblHeader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1C414D" w:rsidRPr="001C414D" w:rsidTr="00B02315">
        <w:trPr>
          <w:trHeight w:val="22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3/3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4D" w:rsidRPr="001C414D" w:rsidTr="00B02315">
        <w:trPr>
          <w:trHeight w:val="22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0+14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0+94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3/3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1C414D" w:rsidRPr="001C414D" w:rsidRDefault="001C414D" w:rsidP="001C414D">
      <w:pPr>
        <w:rPr>
          <w:rFonts w:ascii="Courier New" w:eastAsia="MS Mincho" w:hAnsi="Courier New" w:cs="Courier New"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Default="001C414D" w:rsidP="001C414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C414D" w:rsidRPr="001C414D" w:rsidRDefault="001C414D" w:rsidP="001C414D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C414D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1C414D" w:rsidRPr="001C414D" w:rsidRDefault="001C414D" w:rsidP="001C414D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C414D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Полевой</w:t>
      </w:r>
    </w:p>
    <w:p w:rsidR="001C414D" w:rsidRPr="001C414D" w:rsidRDefault="001C414D" w:rsidP="001C414D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C414D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C414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0+118</w:t>
      </w:r>
    </w:p>
    <w:p w:rsidR="001C414D" w:rsidRPr="001C414D" w:rsidRDefault="001C414D" w:rsidP="001C414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C414D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C414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C414D" w:rsidRPr="001C414D" w:rsidRDefault="001C414D" w:rsidP="001C414D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822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74"/>
        <w:gridCol w:w="957"/>
        <w:gridCol w:w="1148"/>
        <w:gridCol w:w="1244"/>
        <w:gridCol w:w="1339"/>
        <w:gridCol w:w="1530"/>
        <w:gridCol w:w="1435"/>
      </w:tblGrid>
      <w:tr w:rsidR="001C414D" w:rsidRPr="001C414D" w:rsidTr="00B02315">
        <w:trPr>
          <w:trHeight w:val="22"/>
          <w:tblHeader/>
          <w:jc w:val="center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1C414D" w:rsidRPr="001C414D" w:rsidTr="00B02315">
        <w:trPr>
          <w:trHeight w:val="22"/>
          <w:tblHeader/>
          <w:jc w:val="center"/>
        </w:trPr>
        <w:tc>
          <w:tcPr>
            <w:tcW w:w="57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1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2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1C414D" w:rsidRPr="001C414D" w:rsidTr="00B02315">
        <w:trPr>
          <w:trHeight w:val="22"/>
          <w:tblHeader/>
          <w:jc w:val="center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414D" w:rsidRPr="001C414D" w:rsidRDefault="001C414D" w:rsidP="001C41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414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1C414D" w:rsidRPr="001C414D" w:rsidTr="00B02315">
        <w:trPr>
          <w:trHeight w:val="22"/>
          <w:jc w:val="center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231,68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4D" w:rsidRPr="001C414D" w:rsidTr="00B02315">
        <w:trPr>
          <w:trHeight w:val="22"/>
          <w:jc w:val="center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0+118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115,84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4D" w:rsidRPr="001C414D" w:rsidTr="00B02315">
        <w:trPr>
          <w:trHeight w:val="22"/>
          <w:jc w:val="center"/>
        </w:trPr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0+118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  <w:r w:rsidRPr="001C414D">
              <w:rPr>
                <w:rFonts w:ascii="Arial" w:hAnsi="Arial" w:cs="Arial"/>
                <w:sz w:val="20"/>
                <w:szCs w:val="20"/>
              </w:rPr>
              <w:t>115,84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14D" w:rsidRPr="001C414D" w:rsidRDefault="001C414D" w:rsidP="001C41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414D" w:rsidRPr="001C414D" w:rsidRDefault="001C414D" w:rsidP="001C414D">
      <w:pPr>
        <w:rPr>
          <w:rFonts w:ascii="Courier New" w:eastAsia="MS Mincho" w:hAnsi="Courier New" w:cs="Courier New"/>
          <w:sz w:val="20"/>
          <w:szCs w:val="20"/>
        </w:rPr>
      </w:pPr>
    </w:p>
    <w:p w:rsidR="001C414D" w:rsidRPr="001C414D" w:rsidRDefault="001C414D" w:rsidP="001C414D">
      <w:pPr>
        <w:rPr>
          <w:rFonts w:ascii="Courier New" w:eastAsia="MS Mincho" w:hAnsi="Courier New" w:cs="Courier New"/>
          <w:sz w:val="20"/>
          <w:szCs w:val="20"/>
        </w:rPr>
      </w:pPr>
    </w:p>
    <w:p w:rsidR="001C414D" w:rsidRPr="008765BC" w:rsidRDefault="001C414D">
      <w:pPr>
        <w:pStyle w:val="a3"/>
        <w:rPr>
          <w:rFonts w:eastAsia="MS Mincho"/>
        </w:rPr>
      </w:pPr>
    </w:p>
    <w:sectPr w:rsidR="001C414D" w:rsidRPr="008765BC" w:rsidSect="001C414D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8765BC"/>
    <w:rsid w:val="001842E0"/>
    <w:rsid w:val="001C414D"/>
    <w:rsid w:val="00215347"/>
    <w:rsid w:val="00531E3D"/>
    <w:rsid w:val="005B7782"/>
    <w:rsid w:val="008765BC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E3D"/>
    <w:rPr>
      <w:sz w:val="24"/>
      <w:szCs w:val="24"/>
    </w:rPr>
  </w:style>
  <w:style w:type="paragraph" w:styleId="1">
    <w:name w:val="heading 1"/>
    <w:basedOn w:val="a"/>
    <w:next w:val="a"/>
    <w:qFormat/>
    <w:rsid w:val="00531E3D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31E3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218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2019-06-09T09:24:00Z</dcterms:created>
  <dcterms:modified xsi:type="dcterms:W3CDTF">2019-06-09T09:24:00Z</dcterms:modified>
</cp:coreProperties>
</file>